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0EC" w:rsidRDefault="009250EC" w:rsidP="00925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PERKYN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9250EC" w:rsidRDefault="009250EC" w:rsidP="00925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9250EC" w:rsidRDefault="009250EC" w:rsidP="00925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50EC" w:rsidRDefault="009250EC" w:rsidP="00925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50EC" w:rsidRDefault="009250EC" w:rsidP="00925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Bishop’s</w:t>
      </w:r>
    </w:p>
    <w:p w:rsidR="009250EC" w:rsidRDefault="009250EC" w:rsidP="00925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9250EC" w:rsidRDefault="009250EC" w:rsidP="00925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pp.98-9)</w:t>
      </w:r>
    </w:p>
    <w:p w:rsidR="009250EC" w:rsidRDefault="009250EC" w:rsidP="00925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50EC" w:rsidRDefault="009250EC" w:rsidP="009250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9250EC" w:rsidRDefault="009250EC" w:rsidP="009250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  <w:bookmarkStart w:id="0" w:name="_GoBack"/>
      <w:bookmarkEnd w:id="0"/>
    </w:p>
    <w:sectPr w:rsidR="006B2F86" w:rsidRPr="009250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0EC" w:rsidRDefault="009250EC" w:rsidP="00E71FC3">
      <w:pPr>
        <w:spacing w:after="0" w:line="240" w:lineRule="auto"/>
      </w:pPr>
      <w:r>
        <w:separator/>
      </w:r>
    </w:p>
  </w:endnote>
  <w:endnote w:type="continuationSeparator" w:id="0">
    <w:p w:rsidR="009250EC" w:rsidRDefault="009250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0EC" w:rsidRDefault="009250EC" w:rsidP="00E71FC3">
      <w:pPr>
        <w:spacing w:after="0" w:line="240" w:lineRule="auto"/>
      </w:pPr>
      <w:r>
        <w:separator/>
      </w:r>
    </w:p>
  </w:footnote>
  <w:footnote w:type="continuationSeparator" w:id="0">
    <w:p w:rsidR="009250EC" w:rsidRDefault="009250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0EC"/>
    <w:rsid w:val="009250E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EF937"/>
  <w15:chartTrackingRefBased/>
  <w15:docId w15:val="{E797A6E9-27F7-46F8-B483-C15AED69A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2016-03-18T15:38:00Z</dcterms:created>
  <dcterms:modified xsi:type="dcterms:W3CDTF">2016-03-18T15:39:00Z</dcterms:modified>
</cp:coreProperties>
</file>